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ascii="Arial" w:hAnsi="Arial" w:cs="Arial"/>
          <w:b/>
          <w:caps/>
          <w:sz w:val="28"/>
          <w:szCs w:val="28"/>
        </w:rPr>
        <w:t>MOÇÃO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405739">
        <w:rPr>
          <w:rFonts w:ascii="Arial" w:hAnsi="Arial" w:cs="Arial"/>
          <w:b/>
          <w:caps/>
          <w:sz w:val="28"/>
          <w:szCs w:val="28"/>
        </w:rPr>
        <w:t>1</w:t>
      </w:r>
      <w:r w:rsidR="00DF36D2">
        <w:rPr>
          <w:rFonts w:ascii="Arial" w:hAnsi="Arial" w:cs="Arial"/>
          <w:b/>
          <w:caps/>
          <w:sz w:val="28"/>
          <w:szCs w:val="28"/>
        </w:rPr>
        <w:t>2</w:t>
      </w:r>
      <w:r w:rsidR="0034026A">
        <w:rPr>
          <w:rFonts w:ascii="Arial" w:hAnsi="Arial" w:cs="Arial"/>
          <w:b/>
          <w:caps/>
          <w:sz w:val="28"/>
          <w:szCs w:val="28"/>
        </w:rPr>
        <w:t>5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2105EE">
        <w:rPr>
          <w:rFonts w:ascii="Arial" w:hAnsi="Arial" w:cs="Arial"/>
          <w:b/>
          <w:caps/>
          <w:sz w:val="28"/>
          <w:szCs w:val="28"/>
        </w:rPr>
        <w:t>21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0B792B" w:rsidP="00372FA1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</w:t>
            </w:r>
            <w:r w:rsidR="009A22E8">
              <w:rPr>
                <w:rFonts w:ascii="Arial" w:hAnsi="Arial" w:cs="Arial"/>
                <w:sz w:val="20"/>
                <w:szCs w:val="20"/>
              </w:rPr>
              <w:t xml:space="preserve">de </w:t>
            </w:r>
            <w:r>
              <w:rPr>
                <w:rFonts w:ascii="Arial" w:hAnsi="Arial" w:cs="Arial"/>
                <w:sz w:val="20"/>
                <w:szCs w:val="20"/>
              </w:rPr>
              <w:t>Congratula</w:t>
            </w:r>
            <w:r w:rsidR="009A22E8">
              <w:rPr>
                <w:rFonts w:ascii="Arial" w:hAnsi="Arial" w:cs="Arial"/>
                <w:sz w:val="20"/>
                <w:szCs w:val="20"/>
              </w:rPr>
              <w:t xml:space="preserve">ções ao </w:t>
            </w:r>
            <w:r w:rsidR="00B046FD">
              <w:rPr>
                <w:rFonts w:ascii="Arial" w:hAnsi="Arial" w:cs="Arial"/>
                <w:sz w:val="20"/>
                <w:szCs w:val="20"/>
              </w:rPr>
              <w:t xml:space="preserve">Evangelista </w:t>
            </w:r>
            <w:r w:rsidR="00DB2744">
              <w:rPr>
                <w:rFonts w:ascii="Arial" w:hAnsi="Arial" w:cs="Arial"/>
                <w:sz w:val="20"/>
                <w:szCs w:val="20"/>
              </w:rPr>
              <w:t>David do Prado</w:t>
            </w:r>
            <w:r w:rsidR="00606D3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6A7C37">
              <w:rPr>
                <w:rFonts w:ascii="Arial" w:hAnsi="Arial" w:cs="Arial"/>
                <w:sz w:val="20"/>
                <w:szCs w:val="20"/>
              </w:rPr>
              <w:t xml:space="preserve">da Igreja Evangélica </w:t>
            </w:r>
            <w:r w:rsidR="00606D37">
              <w:rPr>
                <w:rFonts w:ascii="Arial" w:hAnsi="Arial" w:cs="Arial"/>
                <w:sz w:val="20"/>
                <w:szCs w:val="20"/>
              </w:rPr>
              <w:t xml:space="preserve">Assembleia de Deus </w:t>
            </w:r>
            <w:r w:rsidR="006A7C37">
              <w:rPr>
                <w:rFonts w:ascii="Arial" w:hAnsi="Arial" w:cs="Arial"/>
                <w:sz w:val="20"/>
                <w:szCs w:val="20"/>
              </w:rPr>
              <w:t xml:space="preserve">Ministério de </w:t>
            </w:r>
            <w:r w:rsidR="00606D37">
              <w:rPr>
                <w:rFonts w:ascii="Arial" w:hAnsi="Arial" w:cs="Arial"/>
                <w:sz w:val="20"/>
                <w:szCs w:val="20"/>
              </w:rPr>
              <w:t xml:space="preserve">Madureira </w:t>
            </w:r>
            <w:r w:rsidR="006A7C37">
              <w:rPr>
                <w:rFonts w:ascii="Arial" w:hAnsi="Arial" w:cs="Arial"/>
                <w:sz w:val="20"/>
                <w:szCs w:val="20"/>
              </w:rPr>
              <w:t xml:space="preserve">em Jacareí, </w:t>
            </w:r>
            <w:r w:rsidR="00EA0EA5">
              <w:rPr>
                <w:rFonts w:ascii="Arial" w:hAnsi="Arial" w:cs="Arial"/>
                <w:sz w:val="20"/>
                <w:szCs w:val="20"/>
              </w:rPr>
              <w:t xml:space="preserve">pelo </w:t>
            </w:r>
            <w:r w:rsidR="0028463C">
              <w:rPr>
                <w:rFonts w:ascii="Arial" w:hAnsi="Arial" w:cs="Arial"/>
                <w:sz w:val="20"/>
                <w:szCs w:val="20"/>
              </w:rPr>
              <w:t>transcurso d</w:t>
            </w:r>
            <w:r w:rsidR="00244FBB">
              <w:rPr>
                <w:rFonts w:ascii="Arial" w:hAnsi="Arial" w:cs="Arial"/>
                <w:sz w:val="20"/>
                <w:szCs w:val="20"/>
              </w:rPr>
              <w:t>o</w:t>
            </w:r>
            <w:r w:rsidR="00B50482">
              <w:rPr>
                <w:rFonts w:ascii="Arial" w:hAnsi="Arial" w:cs="Arial"/>
                <w:sz w:val="20"/>
                <w:szCs w:val="20"/>
              </w:rPr>
              <w:t xml:space="preserve"> seu aniversário, comemorado </w:t>
            </w:r>
            <w:r w:rsidR="00B14D85">
              <w:rPr>
                <w:rFonts w:ascii="Arial" w:hAnsi="Arial" w:cs="Arial"/>
                <w:sz w:val="20"/>
                <w:szCs w:val="20"/>
              </w:rPr>
              <w:t xml:space="preserve">no dia </w:t>
            </w:r>
            <w:r w:rsidR="00372FA1">
              <w:rPr>
                <w:rFonts w:ascii="Arial" w:hAnsi="Arial" w:cs="Arial"/>
                <w:sz w:val="20"/>
                <w:szCs w:val="20"/>
              </w:rPr>
              <w:t>17</w:t>
            </w:r>
            <w:r w:rsidR="005001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427C7">
              <w:rPr>
                <w:rFonts w:ascii="Arial" w:hAnsi="Arial" w:cs="Arial"/>
                <w:sz w:val="20"/>
                <w:szCs w:val="20"/>
              </w:rPr>
              <w:t xml:space="preserve">de </w:t>
            </w:r>
            <w:r w:rsidR="006A7C37">
              <w:rPr>
                <w:rFonts w:ascii="Arial" w:hAnsi="Arial" w:cs="Arial"/>
                <w:sz w:val="20"/>
                <w:szCs w:val="20"/>
              </w:rPr>
              <w:t>maio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3F7497" w:rsidRDefault="003F7497" w:rsidP="003F749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="0006491C" w:rsidRPr="0006491C">
        <w:rPr>
          <w:rFonts w:ascii="Arial" w:hAnsi="Arial" w:cs="Arial"/>
        </w:rPr>
        <w:t xml:space="preserve">Moção de Congratulações </w:t>
      </w:r>
      <w:r w:rsidR="00A67289" w:rsidRPr="00A67289">
        <w:rPr>
          <w:rFonts w:ascii="Arial" w:hAnsi="Arial" w:cs="Arial"/>
        </w:rPr>
        <w:t xml:space="preserve">Evangelista </w:t>
      </w:r>
      <w:r w:rsidR="00372FA1">
        <w:rPr>
          <w:rFonts w:ascii="Arial" w:hAnsi="Arial" w:cs="Arial"/>
        </w:rPr>
        <w:t>David do Prado</w:t>
      </w:r>
      <w:r w:rsidR="00A67289" w:rsidRPr="00A67289">
        <w:rPr>
          <w:rFonts w:ascii="Arial" w:hAnsi="Arial" w:cs="Arial"/>
        </w:rPr>
        <w:t xml:space="preserve">, da Igreja Evangélica Assembleia de Deus Ministério de Madureira em Jacareí, pelo transcurso do seu aniversário, comemorado no dia </w:t>
      </w:r>
      <w:r w:rsidR="00AF55EA">
        <w:rPr>
          <w:rFonts w:ascii="Arial" w:hAnsi="Arial" w:cs="Arial"/>
        </w:rPr>
        <w:t>17</w:t>
      </w:r>
      <w:r w:rsidR="00281515" w:rsidRPr="00281515">
        <w:rPr>
          <w:rFonts w:ascii="Arial" w:hAnsi="Arial" w:cs="Arial"/>
        </w:rPr>
        <w:t xml:space="preserve"> de maio</w:t>
      </w:r>
      <w:r w:rsidR="00BC6353">
        <w:rPr>
          <w:rFonts w:ascii="Arial" w:hAnsi="Arial" w:cs="Arial"/>
        </w:rPr>
        <w:t>.</w:t>
      </w:r>
    </w:p>
    <w:p w:rsidR="00506D54" w:rsidRDefault="000918CB" w:rsidP="00D66F5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0918CB">
        <w:rPr>
          <w:rFonts w:ascii="Arial" w:hAnsi="Arial" w:cs="Arial"/>
        </w:rPr>
        <w:t>Nesta oportunidade, então, com imensa satisfação, consignamos o</w:t>
      </w:r>
      <w:r>
        <w:rPr>
          <w:rFonts w:ascii="Arial" w:hAnsi="Arial" w:cs="Arial"/>
        </w:rPr>
        <w:t>s nossos sinceros cumprimentos ao</w:t>
      </w:r>
      <w:r w:rsidRPr="000918CB">
        <w:rPr>
          <w:rFonts w:ascii="Arial" w:hAnsi="Arial" w:cs="Arial"/>
        </w:rPr>
        <w:t xml:space="preserve"> Evangelista </w:t>
      </w:r>
      <w:r w:rsidR="004A7308">
        <w:rPr>
          <w:rFonts w:ascii="Arial" w:hAnsi="Arial" w:cs="Arial"/>
        </w:rPr>
        <w:t>David do Prado</w:t>
      </w:r>
      <w:bookmarkStart w:id="0" w:name="_GoBack"/>
      <w:bookmarkEnd w:id="0"/>
      <w:r w:rsidR="00337D93" w:rsidRPr="000918CB">
        <w:rPr>
          <w:rFonts w:ascii="Arial" w:hAnsi="Arial" w:cs="Arial"/>
        </w:rPr>
        <w:t xml:space="preserve"> </w:t>
      </w:r>
      <w:r w:rsidRPr="000918CB">
        <w:rPr>
          <w:rFonts w:ascii="Arial" w:hAnsi="Arial" w:cs="Arial"/>
        </w:rPr>
        <w:t xml:space="preserve">e renovamos votos de que </w:t>
      </w:r>
      <w:r w:rsidR="001F3A52">
        <w:rPr>
          <w:rFonts w:ascii="Arial" w:hAnsi="Arial" w:cs="Arial"/>
        </w:rPr>
        <w:t>o</w:t>
      </w:r>
      <w:r w:rsidRPr="000918CB">
        <w:rPr>
          <w:rFonts w:ascii="Arial" w:hAnsi="Arial" w:cs="Arial"/>
        </w:rPr>
        <w:t xml:space="preserve"> irmã</w:t>
      </w:r>
      <w:r w:rsidR="001F3A52">
        <w:rPr>
          <w:rFonts w:ascii="Arial" w:hAnsi="Arial" w:cs="Arial"/>
        </w:rPr>
        <w:t>o</w:t>
      </w:r>
      <w:r w:rsidRPr="000918CB">
        <w:rPr>
          <w:rFonts w:ascii="Arial" w:hAnsi="Arial" w:cs="Arial"/>
        </w:rPr>
        <w:t xml:space="preserve"> prospere ainda mais nessa caminhada de fé</w:t>
      </w:r>
      <w:r w:rsidR="00506D54">
        <w:rPr>
          <w:rFonts w:ascii="Arial" w:hAnsi="Arial" w:cs="Arial"/>
        </w:rPr>
        <w:t>.</w:t>
      </w:r>
    </w:p>
    <w:p w:rsidR="003A77BE" w:rsidRDefault="002213FA" w:rsidP="003F749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r w:rsidR="003F7497" w:rsidRPr="00BF791A">
        <w:rPr>
          <w:rFonts w:ascii="Arial" w:hAnsi="Arial" w:cs="Arial"/>
        </w:rPr>
        <w:t xml:space="preserve">, </w:t>
      </w:r>
      <w:smartTag w:uri="schemas-houaiss/mini" w:element="verbetes">
        <w:r w:rsidR="003F7497" w:rsidRPr="00BF791A">
          <w:rPr>
            <w:rFonts w:ascii="Arial" w:hAnsi="Arial" w:cs="Arial"/>
          </w:rPr>
          <w:t>respeitosamente</w:t>
        </w:r>
      </w:smartTag>
      <w:r w:rsidR="003F7497" w:rsidRPr="00BF791A">
        <w:rPr>
          <w:rFonts w:ascii="Arial" w:hAnsi="Arial" w:cs="Arial"/>
        </w:rPr>
        <w:t xml:space="preserve"> </w:t>
      </w:r>
      <w:r w:rsidR="003F7497" w:rsidRPr="00BF791A">
        <w:rPr>
          <w:rFonts w:ascii="Arial" w:hAnsi="Arial" w:cs="Arial"/>
          <w:b/>
        </w:rPr>
        <w:t>REQUEREMOS</w:t>
      </w:r>
      <w:r w:rsidR="003F7497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3F7497" w:rsidRPr="00BF791A">
          <w:rPr>
            <w:rFonts w:ascii="Arial" w:hAnsi="Arial" w:cs="Arial"/>
          </w:rPr>
          <w:t>providências</w:t>
        </w:r>
      </w:smartTag>
      <w:r w:rsidR="003F7497" w:rsidRPr="00BF791A">
        <w:rPr>
          <w:rFonts w:ascii="Arial" w:hAnsi="Arial" w:cs="Arial"/>
        </w:rPr>
        <w:t xml:space="preserve"> </w:t>
      </w:r>
      <w:smartTag w:uri="schemas-houaiss/mini" w:element="verbetes">
        <w:r w:rsidR="003F7497" w:rsidRPr="00BF791A">
          <w:rPr>
            <w:rFonts w:ascii="Arial" w:hAnsi="Arial" w:cs="Arial"/>
          </w:rPr>
          <w:t>habituais</w:t>
        </w:r>
      </w:smartTag>
      <w:r w:rsidR="003F7497" w:rsidRPr="00BF791A">
        <w:rPr>
          <w:rFonts w:ascii="Arial" w:hAnsi="Arial" w:cs="Arial"/>
        </w:rPr>
        <w:t xml:space="preserve"> </w:t>
      </w:r>
      <w:smartTag w:uri="schemas-houaiss/acao" w:element="dm">
        <w:r w:rsidR="003F7497" w:rsidRPr="00BF791A">
          <w:rPr>
            <w:rFonts w:ascii="Arial" w:hAnsi="Arial" w:cs="Arial"/>
          </w:rPr>
          <w:t>para</w:t>
        </w:r>
      </w:smartTag>
      <w:r w:rsidR="003F7497" w:rsidRPr="00BF791A">
        <w:rPr>
          <w:rFonts w:ascii="Arial" w:hAnsi="Arial" w:cs="Arial"/>
        </w:rPr>
        <w:t xml:space="preserve"> a </w:t>
      </w:r>
      <w:smartTag w:uri="schemas-houaiss/acao" w:element="dm">
        <w:r w:rsidR="003F7497" w:rsidRPr="00BF791A">
          <w:rPr>
            <w:rFonts w:ascii="Arial" w:hAnsi="Arial" w:cs="Arial"/>
          </w:rPr>
          <w:t>divulgação</w:t>
        </w:r>
      </w:smartTag>
      <w:r w:rsidR="003F7497" w:rsidRPr="00BF791A">
        <w:rPr>
          <w:rFonts w:ascii="Arial" w:hAnsi="Arial" w:cs="Arial"/>
        </w:rPr>
        <w:t xml:space="preserve"> da </w:t>
      </w:r>
      <w:smartTag w:uri="schemas-houaiss/acao" w:element="dm">
        <w:r w:rsidR="003F7497" w:rsidRPr="00BF791A">
          <w:rPr>
            <w:rFonts w:ascii="Arial" w:hAnsi="Arial" w:cs="Arial"/>
          </w:rPr>
          <w:t>presente</w:t>
        </w:r>
      </w:smartTag>
      <w:r w:rsidR="003F7497" w:rsidRPr="00BF791A">
        <w:rPr>
          <w:rFonts w:ascii="Arial" w:hAnsi="Arial" w:cs="Arial"/>
        </w:rPr>
        <w:t xml:space="preserve"> manifestação.</w:t>
      </w:r>
    </w:p>
    <w:p w:rsidR="00A75220" w:rsidRDefault="00A75220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06F15" w:rsidRDefault="003A77BE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8C7ED8">
        <w:rPr>
          <w:rFonts w:ascii="Arial" w:hAnsi="Arial" w:cs="Arial"/>
        </w:rPr>
        <w:t>1</w:t>
      </w:r>
      <w:r w:rsidR="00A67289">
        <w:rPr>
          <w:rFonts w:ascii="Arial" w:hAnsi="Arial" w:cs="Arial"/>
        </w:rPr>
        <w:t>9</w:t>
      </w:r>
      <w:r w:rsidR="00E85367">
        <w:rPr>
          <w:rFonts w:ascii="Arial" w:hAnsi="Arial" w:cs="Arial"/>
        </w:rPr>
        <w:t xml:space="preserve"> de </w:t>
      </w:r>
      <w:r w:rsidR="00281515">
        <w:rPr>
          <w:rFonts w:ascii="Arial" w:hAnsi="Arial" w:cs="Arial"/>
        </w:rPr>
        <w:t>maio</w:t>
      </w:r>
      <w:r w:rsidR="00553EFB">
        <w:rPr>
          <w:rFonts w:ascii="Arial" w:hAnsi="Arial" w:cs="Arial"/>
        </w:rPr>
        <w:t xml:space="preserve"> </w:t>
      </w:r>
      <w:r w:rsidR="002105EE">
        <w:rPr>
          <w:rFonts w:ascii="Arial" w:hAnsi="Arial" w:cs="Arial"/>
        </w:rPr>
        <w:t>de 2021</w:t>
      </w:r>
      <w:r w:rsidR="00E85367">
        <w:rPr>
          <w:rFonts w:ascii="Arial" w:hAnsi="Arial" w:cs="Arial"/>
        </w:rPr>
        <w:t>.</w:t>
      </w:r>
    </w:p>
    <w:p w:rsidR="00E85367" w:rsidRDefault="00E85367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85367" w:rsidRDefault="00E85367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63C26" w:rsidRPr="00D63C26" w:rsidRDefault="00D63C26" w:rsidP="00D63C26">
      <w:pPr>
        <w:jc w:val="center"/>
        <w:rPr>
          <w:rFonts w:ascii="Arial" w:eastAsia="Calibri" w:hAnsi="Arial" w:cs="Arial"/>
          <w:b/>
          <w:lang w:eastAsia="en-US"/>
        </w:rPr>
      </w:pPr>
      <w:r w:rsidRPr="00D63C26">
        <w:rPr>
          <w:rFonts w:ascii="Arial" w:eastAsia="Calibri" w:hAnsi="Arial" w:cs="Arial"/>
          <w:b/>
          <w:lang w:eastAsia="en-US"/>
        </w:rPr>
        <w:t>ABNER DE MADUREIRA</w:t>
      </w:r>
    </w:p>
    <w:p w:rsidR="00D63C26" w:rsidRPr="00D63C26" w:rsidRDefault="00D63C26" w:rsidP="00D63C26">
      <w:pPr>
        <w:jc w:val="center"/>
        <w:rPr>
          <w:rFonts w:ascii="Arial" w:eastAsia="Calibri" w:hAnsi="Arial" w:cs="Arial"/>
          <w:lang w:eastAsia="en-US"/>
        </w:rPr>
      </w:pPr>
      <w:r w:rsidRPr="00D63C26">
        <w:rPr>
          <w:rFonts w:ascii="Arial" w:eastAsia="Calibri" w:hAnsi="Arial" w:cs="Arial"/>
          <w:lang w:eastAsia="en-US"/>
        </w:rPr>
        <w:t>Vereador - P</w:t>
      </w:r>
      <w:r w:rsidR="004656E3">
        <w:rPr>
          <w:rFonts w:ascii="Arial" w:eastAsia="Calibri" w:hAnsi="Arial" w:cs="Arial"/>
          <w:lang w:eastAsia="en-US"/>
        </w:rPr>
        <w:t>SDB</w:t>
      </w:r>
    </w:p>
    <w:sectPr w:rsidR="00D63C26" w:rsidRPr="00D63C26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47A0" w:rsidRDefault="00F647A0">
      <w:r>
        <w:separator/>
      </w:r>
    </w:p>
  </w:endnote>
  <w:endnote w:type="continuationSeparator" w:id="0">
    <w:p w:rsidR="00F647A0" w:rsidRDefault="00F6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47A0" w:rsidRDefault="00F647A0">
      <w:r>
        <w:separator/>
      </w:r>
    </w:p>
  </w:footnote>
  <w:footnote w:type="continuationSeparator" w:id="0">
    <w:p w:rsidR="00F647A0" w:rsidRDefault="00F6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Moção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>1</w:t>
    </w:r>
    <w:r w:rsidR="00C12B7B">
      <w:rPr>
        <w:rFonts w:ascii="Arial" w:hAnsi="Arial" w:cs="Arial"/>
        <w:b/>
        <w:sz w:val="20"/>
        <w:szCs w:val="20"/>
        <w:u w:val="single"/>
      </w:rPr>
      <w:t>9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506D54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28463C">
      <w:rPr>
        <w:rFonts w:ascii="Arial" w:hAnsi="Arial" w:cs="Arial"/>
        <w:b/>
        <w:noProof/>
        <w:sz w:val="20"/>
        <w:szCs w:val="20"/>
        <w:u w:val="single"/>
      </w:rPr>
      <w:t>1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85067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85067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85067F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85067F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3276"/>
    <w:rsid w:val="000157A9"/>
    <w:rsid w:val="00017453"/>
    <w:rsid w:val="00020CAF"/>
    <w:rsid w:val="00024FD3"/>
    <w:rsid w:val="00056288"/>
    <w:rsid w:val="0006182D"/>
    <w:rsid w:val="0006399C"/>
    <w:rsid w:val="0006491C"/>
    <w:rsid w:val="00065694"/>
    <w:rsid w:val="000665A5"/>
    <w:rsid w:val="0007457D"/>
    <w:rsid w:val="00081C6A"/>
    <w:rsid w:val="00090D24"/>
    <w:rsid w:val="000918CB"/>
    <w:rsid w:val="00094490"/>
    <w:rsid w:val="000958D5"/>
    <w:rsid w:val="00097CAE"/>
    <w:rsid w:val="000B3D08"/>
    <w:rsid w:val="000B670C"/>
    <w:rsid w:val="000B792B"/>
    <w:rsid w:val="000C468F"/>
    <w:rsid w:val="000C7CFC"/>
    <w:rsid w:val="000D17F0"/>
    <w:rsid w:val="000D30AE"/>
    <w:rsid w:val="000E762F"/>
    <w:rsid w:val="000F6251"/>
    <w:rsid w:val="00106E6E"/>
    <w:rsid w:val="00106F15"/>
    <w:rsid w:val="00116081"/>
    <w:rsid w:val="001204C5"/>
    <w:rsid w:val="00122470"/>
    <w:rsid w:val="001321A1"/>
    <w:rsid w:val="001378BE"/>
    <w:rsid w:val="00144FFF"/>
    <w:rsid w:val="0014591F"/>
    <w:rsid w:val="00150EE2"/>
    <w:rsid w:val="00152AEB"/>
    <w:rsid w:val="00172E81"/>
    <w:rsid w:val="00172ED4"/>
    <w:rsid w:val="0017488D"/>
    <w:rsid w:val="00181CD2"/>
    <w:rsid w:val="001820D4"/>
    <w:rsid w:val="00190491"/>
    <w:rsid w:val="0019257D"/>
    <w:rsid w:val="001A09F2"/>
    <w:rsid w:val="001A119E"/>
    <w:rsid w:val="001A122A"/>
    <w:rsid w:val="001A6E23"/>
    <w:rsid w:val="001B0773"/>
    <w:rsid w:val="001C1CDA"/>
    <w:rsid w:val="001E22D5"/>
    <w:rsid w:val="001E4DBB"/>
    <w:rsid w:val="001F13C3"/>
    <w:rsid w:val="001F3A52"/>
    <w:rsid w:val="001F64F3"/>
    <w:rsid w:val="00204ED7"/>
    <w:rsid w:val="002105EE"/>
    <w:rsid w:val="002213FA"/>
    <w:rsid w:val="00227012"/>
    <w:rsid w:val="00227A9B"/>
    <w:rsid w:val="00230859"/>
    <w:rsid w:val="00244FBB"/>
    <w:rsid w:val="00253C82"/>
    <w:rsid w:val="00266838"/>
    <w:rsid w:val="0027211A"/>
    <w:rsid w:val="00281515"/>
    <w:rsid w:val="0028463C"/>
    <w:rsid w:val="002A1C7F"/>
    <w:rsid w:val="002A6372"/>
    <w:rsid w:val="002A7434"/>
    <w:rsid w:val="002C4B2B"/>
    <w:rsid w:val="002C5C70"/>
    <w:rsid w:val="002D0A72"/>
    <w:rsid w:val="002D3D9E"/>
    <w:rsid w:val="002F02DB"/>
    <w:rsid w:val="002F5362"/>
    <w:rsid w:val="002F5B26"/>
    <w:rsid w:val="0030168E"/>
    <w:rsid w:val="003017F6"/>
    <w:rsid w:val="00303309"/>
    <w:rsid w:val="0031584B"/>
    <w:rsid w:val="00317C1A"/>
    <w:rsid w:val="00323F0F"/>
    <w:rsid w:val="00332F36"/>
    <w:rsid w:val="00337D93"/>
    <w:rsid w:val="0034026A"/>
    <w:rsid w:val="00347D5E"/>
    <w:rsid w:val="00372FA1"/>
    <w:rsid w:val="00380160"/>
    <w:rsid w:val="00381797"/>
    <w:rsid w:val="003848C4"/>
    <w:rsid w:val="003865E7"/>
    <w:rsid w:val="003937E2"/>
    <w:rsid w:val="00394BE8"/>
    <w:rsid w:val="00397FF3"/>
    <w:rsid w:val="003A5F71"/>
    <w:rsid w:val="003A77BE"/>
    <w:rsid w:val="003C7AE8"/>
    <w:rsid w:val="003D3CC2"/>
    <w:rsid w:val="003E0947"/>
    <w:rsid w:val="003E188F"/>
    <w:rsid w:val="003F67F9"/>
    <w:rsid w:val="003F7497"/>
    <w:rsid w:val="003F7F9C"/>
    <w:rsid w:val="00405739"/>
    <w:rsid w:val="00412795"/>
    <w:rsid w:val="00415D49"/>
    <w:rsid w:val="004442F3"/>
    <w:rsid w:val="004655DF"/>
    <w:rsid w:val="004656E3"/>
    <w:rsid w:val="00486722"/>
    <w:rsid w:val="00486F2F"/>
    <w:rsid w:val="00487D64"/>
    <w:rsid w:val="00493115"/>
    <w:rsid w:val="004A7308"/>
    <w:rsid w:val="004A7FE1"/>
    <w:rsid w:val="004B53F2"/>
    <w:rsid w:val="004B7C7E"/>
    <w:rsid w:val="004C2C30"/>
    <w:rsid w:val="004C6C78"/>
    <w:rsid w:val="004C6DE3"/>
    <w:rsid w:val="004E06ED"/>
    <w:rsid w:val="004E46DA"/>
    <w:rsid w:val="004F2E36"/>
    <w:rsid w:val="004F39E9"/>
    <w:rsid w:val="004F690D"/>
    <w:rsid w:val="004F6A11"/>
    <w:rsid w:val="00500108"/>
    <w:rsid w:val="00505357"/>
    <w:rsid w:val="00505FD8"/>
    <w:rsid w:val="00506D54"/>
    <w:rsid w:val="0051160F"/>
    <w:rsid w:val="0051361C"/>
    <w:rsid w:val="00524669"/>
    <w:rsid w:val="00533862"/>
    <w:rsid w:val="00536AA5"/>
    <w:rsid w:val="00537D3E"/>
    <w:rsid w:val="00553EFB"/>
    <w:rsid w:val="00564368"/>
    <w:rsid w:val="005763BE"/>
    <w:rsid w:val="0058109A"/>
    <w:rsid w:val="005812EA"/>
    <w:rsid w:val="005868AE"/>
    <w:rsid w:val="005A01D0"/>
    <w:rsid w:val="005A03FA"/>
    <w:rsid w:val="005B212D"/>
    <w:rsid w:val="005B3D21"/>
    <w:rsid w:val="005C3938"/>
    <w:rsid w:val="005D6108"/>
    <w:rsid w:val="005D702D"/>
    <w:rsid w:val="005E138D"/>
    <w:rsid w:val="005E55F7"/>
    <w:rsid w:val="00606D37"/>
    <w:rsid w:val="00624472"/>
    <w:rsid w:val="006426AE"/>
    <w:rsid w:val="00660E56"/>
    <w:rsid w:val="00674F7D"/>
    <w:rsid w:val="00681021"/>
    <w:rsid w:val="00682E6E"/>
    <w:rsid w:val="006840BF"/>
    <w:rsid w:val="00691CF5"/>
    <w:rsid w:val="0069312F"/>
    <w:rsid w:val="006A370D"/>
    <w:rsid w:val="006A3EED"/>
    <w:rsid w:val="006A7C37"/>
    <w:rsid w:val="006B0B8E"/>
    <w:rsid w:val="006C59BC"/>
    <w:rsid w:val="006D6F7D"/>
    <w:rsid w:val="006E7E66"/>
    <w:rsid w:val="006F4E64"/>
    <w:rsid w:val="006F7A39"/>
    <w:rsid w:val="006F7B0A"/>
    <w:rsid w:val="00715F74"/>
    <w:rsid w:val="00725E66"/>
    <w:rsid w:val="00727CDB"/>
    <w:rsid w:val="0073407F"/>
    <w:rsid w:val="007474B4"/>
    <w:rsid w:val="0075232F"/>
    <w:rsid w:val="007537B0"/>
    <w:rsid w:val="00760557"/>
    <w:rsid w:val="00760758"/>
    <w:rsid w:val="00767CDC"/>
    <w:rsid w:val="00775A1B"/>
    <w:rsid w:val="00781F7A"/>
    <w:rsid w:val="007838DC"/>
    <w:rsid w:val="00790911"/>
    <w:rsid w:val="00794A26"/>
    <w:rsid w:val="007D39FD"/>
    <w:rsid w:val="007E3F69"/>
    <w:rsid w:val="007F479F"/>
    <w:rsid w:val="007F75CA"/>
    <w:rsid w:val="0080197E"/>
    <w:rsid w:val="00820C13"/>
    <w:rsid w:val="00833E7C"/>
    <w:rsid w:val="008427C7"/>
    <w:rsid w:val="008474F2"/>
    <w:rsid w:val="0085067F"/>
    <w:rsid w:val="0086083E"/>
    <w:rsid w:val="00870972"/>
    <w:rsid w:val="00877583"/>
    <w:rsid w:val="00877E50"/>
    <w:rsid w:val="008909A4"/>
    <w:rsid w:val="00894F6A"/>
    <w:rsid w:val="008A0EB2"/>
    <w:rsid w:val="008B3D1D"/>
    <w:rsid w:val="008C33AB"/>
    <w:rsid w:val="008C3BAB"/>
    <w:rsid w:val="008C7ED8"/>
    <w:rsid w:val="008D56B1"/>
    <w:rsid w:val="008E1522"/>
    <w:rsid w:val="00903E62"/>
    <w:rsid w:val="00913B5D"/>
    <w:rsid w:val="00922964"/>
    <w:rsid w:val="009252D5"/>
    <w:rsid w:val="009310A9"/>
    <w:rsid w:val="0093602E"/>
    <w:rsid w:val="009634EC"/>
    <w:rsid w:val="00966F4F"/>
    <w:rsid w:val="009768E6"/>
    <w:rsid w:val="00983485"/>
    <w:rsid w:val="009A00B3"/>
    <w:rsid w:val="009A22E8"/>
    <w:rsid w:val="009A2ABD"/>
    <w:rsid w:val="009B207E"/>
    <w:rsid w:val="009B32F8"/>
    <w:rsid w:val="009D0F6E"/>
    <w:rsid w:val="009D1729"/>
    <w:rsid w:val="009D50D4"/>
    <w:rsid w:val="009D512F"/>
    <w:rsid w:val="009E1F05"/>
    <w:rsid w:val="009E3815"/>
    <w:rsid w:val="009E4173"/>
    <w:rsid w:val="009E6B3F"/>
    <w:rsid w:val="00A06194"/>
    <w:rsid w:val="00A16DC7"/>
    <w:rsid w:val="00A21A8C"/>
    <w:rsid w:val="00A320ED"/>
    <w:rsid w:val="00A349F1"/>
    <w:rsid w:val="00A40433"/>
    <w:rsid w:val="00A46B01"/>
    <w:rsid w:val="00A67289"/>
    <w:rsid w:val="00A713C1"/>
    <w:rsid w:val="00A745A9"/>
    <w:rsid w:val="00A75220"/>
    <w:rsid w:val="00A75D58"/>
    <w:rsid w:val="00A91D4F"/>
    <w:rsid w:val="00A92CB9"/>
    <w:rsid w:val="00AB0CBB"/>
    <w:rsid w:val="00AB54BE"/>
    <w:rsid w:val="00AC04C0"/>
    <w:rsid w:val="00AC24F9"/>
    <w:rsid w:val="00AC712C"/>
    <w:rsid w:val="00AD0B4A"/>
    <w:rsid w:val="00AD5CB0"/>
    <w:rsid w:val="00AD6B47"/>
    <w:rsid w:val="00AD7B11"/>
    <w:rsid w:val="00AF55EA"/>
    <w:rsid w:val="00B046FD"/>
    <w:rsid w:val="00B07BD4"/>
    <w:rsid w:val="00B10E9F"/>
    <w:rsid w:val="00B12969"/>
    <w:rsid w:val="00B14D85"/>
    <w:rsid w:val="00B251B3"/>
    <w:rsid w:val="00B50482"/>
    <w:rsid w:val="00B53B24"/>
    <w:rsid w:val="00B57E0F"/>
    <w:rsid w:val="00B64180"/>
    <w:rsid w:val="00B66115"/>
    <w:rsid w:val="00B75CEF"/>
    <w:rsid w:val="00B83F8B"/>
    <w:rsid w:val="00B9196D"/>
    <w:rsid w:val="00B92430"/>
    <w:rsid w:val="00B952EE"/>
    <w:rsid w:val="00BA1565"/>
    <w:rsid w:val="00BA6306"/>
    <w:rsid w:val="00BB33F9"/>
    <w:rsid w:val="00BB3F3E"/>
    <w:rsid w:val="00BB678A"/>
    <w:rsid w:val="00BB7234"/>
    <w:rsid w:val="00BC10F5"/>
    <w:rsid w:val="00BC130B"/>
    <w:rsid w:val="00BC44DF"/>
    <w:rsid w:val="00BC6353"/>
    <w:rsid w:val="00BD1F36"/>
    <w:rsid w:val="00BD3C47"/>
    <w:rsid w:val="00BE1B39"/>
    <w:rsid w:val="00BF1D2C"/>
    <w:rsid w:val="00BF3B1F"/>
    <w:rsid w:val="00BF791A"/>
    <w:rsid w:val="00C06926"/>
    <w:rsid w:val="00C06BEA"/>
    <w:rsid w:val="00C12B7B"/>
    <w:rsid w:val="00C141B1"/>
    <w:rsid w:val="00C23B44"/>
    <w:rsid w:val="00C36E68"/>
    <w:rsid w:val="00C41359"/>
    <w:rsid w:val="00C42806"/>
    <w:rsid w:val="00C42A6F"/>
    <w:rsid w:val="00C431AD"/>
    <w:rsid w:val="00C44D39"/>
    <w:rsid w:val="00C45509"/>
    <w:rsid w:val="00C56F0B"/>
    <w:rsid w:val="00C57A99"/>
    <w:rsid w:val="00C61805"/>
    <w:rsid w:val="00C71D34"/>
    <w:rsid w:val="00C76263"/>
    <w:rsid w:val="00CA0F4F"/>
    <w:rsid w:val="00CA759E"/>
    <w:rsid w:val="00CB2BAB"/>
    <w:rsid w:val="00CC1BEF"/>
    <w:rsid w:val="00CD3E6E"/>
    <w:rsid w:val="00CE480A"/>
    <w:rsid w:val="00CF31DE"/>
    <w:rsid w:val="00D148A1"/>
    <w:rsid w:val="00D14EB1"/>
    <w:rsid w:val="00D16CA1"/>
    <w:rsid w:val="00D2072E"/>
    <w:rsid w:val="00D233C7"/>
    <w:rsid w:val="00D33D87"/>
    <w:rsid w:val="00D35DB8"/>
    <w:rsid w:val="00D42AA0"/>
    <w:rsid w:val="00D45D84"/>
    <w:rsid w:val="00D460C5"/>
    <w:rsid w:val="00D473D0"/>
    <w:rsid w:val="00D507D5"/>
    <w:rsid w:val="00D5129B"/>
    <w:rsid w:val="00D5430F"/>
    <w:rsid w:val="00D564F1"/>
    <w:rsid w:val="00D63C26"/>
    <w:rsid w:val="00D64FBD"/>
    <w:rsid w:val="00D667C9"/>
    <w:rsid w:val="00D66C02"/>
    <w:rsid w:val="00D66F53"/>
    <w:rsid w:val="00D6755A"/>
    <w:rsid w:val="00D70009"/>
    <w:rsid w:val="00D8365B"/>
    <w:rsid w:val="00D94B39"/>
    <w:rsid w:val="00D9542E"/>
    <w:rsid w:val="00DA3C86"/>
    <w:rsid w:val="00DB23BA"/>
    <w:rsid w:val="00DB23E5"/>
    <w:rsid w:val="00DB2744"/>
    <w:rsid w:val="00DB48F6"/>
    <w:rsid w:val="00DC0D4D"/>
    <w:rsid w:val="00DE50DD"/>
    <w:rsid w:val="00DF36D2"/>
    <w:rsid w:val="00E0249F"/>
    <w:rsid w:val="00E0424E"/>
    <w:rsid w:val="00E0614C"/>
    <w:rsid w:val="00E07978"/>
    <w:rsid w:val="00E11F92"/>
    <w:rsid w:val="00E14F37"/>
    <w:rsid w:val="00E23188"/>
    <w:rsid w:val="00E27B3F"/>
    <w:rsid w:val="00E3022D"/>
    <w:rsid w:val="00E449E4"/>
    <w:rsid w:val="00E5733E"/>
    <w:rsid w:val="00E66CFD"/>
    <w:rsid w:val="00E721EC"/>
    <w:rsid w:val="00E75CA1"/>
    <w:rsid w:val="00E85367"/>
    <w:rsid w:val="00E86601"/>
    <w:rsid w:val="00E86C30"/>
    <w:rsid w:val="00E90791"/>
    <w:rsid w:val="00E90C30"/>
    <w:rsid w:val="00E92999"/>
    <w:rsid w:val="00EA0EA5"/>
    <w:rsid w:val="00EB04D6"/>
    <w:rsid w:val="00EB78D2"/>
    <w:rsid w:val="00ED1A6D"/>
    <w:rsid w:val="00ED2065"/>
    <w:rsid w:val="00EF0C01"/>
    <w:rsid w:val="00F02D3D"/>
    <w:rsid w:val="00F217B1"/>
    <w:rsid w:val="00F27895"/>
    <w:rsid w:val="00F3781D"/>
    <w:rsid w:val="00F420E5"/>
    <w:rsid w:val="00F5150F"/>
    <w:rsid w:val="00F647A0"/>
    <w:rsid w:val="00F65C85"/>
    <w:rsid w:val="00F73DA3"/>
    <w:rsid w:val="00F755FD"/>
    <w:rsid w:val="00F7560C"/>
    <w:rsid w:val="00F86C31"/>
    <w:rsid w:val="00FA2364"/>
    <w:rsid w:val="00FA3CFC"/>
    <w:rsid w:val="00FA7A28"/>
    <w:rsid w:val="00FB00FA"/>
    <w:rsid w:val="00FC1C13"/>
    <w:rsid w:val="00FC7B8C"/>
    <w:rsid w:val="00FD4F61"/>
    <w:rsid w:val="00FE28F8"/>
    <w:rsid w:val="00FE3B6B"/>
    <w:rsid w:val="00FF12E9"/>
    <w:rsid w:val="00FF6FF1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FBA72-A637-4BA3-AE88-8A47DD7BF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</TotalTime>
  <Pages>1</Pages>
  <Words>148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7</cp:revision>
  <cp:lastPrinted>2020-11-10T11:41:00Z</cp:lastPrinted>
  <dcterms:created xsi:type="dcterms:W3CDTF">2021-05-17T17:54:00Z</dcterms:created>
  <dcterms:modified xsi:type="dcterms:W3CDTF">2021-05-17T17:55:00Z</dcterms:modified>
</cp:coreProperties>
</file>